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Osbert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KYLLYVOW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Bodmin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Priory.</w:t>
      </w:r>
      <w:bookmarkStart w:id="0" w:name="_GoBack"/>
      <w:bookmarkEnd w:id="0"/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St Mary Major, Exeter.</w:t>
      </w: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1A77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1A77" w:rsidRPr="00FA3B93" w:rsidRDefault="00D51A77" w:rsidP="00D51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DD5B8A" w:rsidRPr="00D51A7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D51A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A77" w:rsidRDefault="00D51A77" w:rsidP="00564E3C">
      <w:pPr>
        <w:spacing w:after="0" w:line="240" w:lineRule="auto"/>
      </w:pPr>
      <w:r>
        <w:separator/>
      </w:r>
    </w:p>
  </w:endnote>
  <w:endnote w:type="continuationSeparator" w:id="0">
    <w:p w:rsidR="00D51A77" w:rsidRDefault="00D51A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51A77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A77" w:rsidRDefault="00D51A77" w:rsidP="00564E3C">
      <w:pPr>
        <w:spacing w:after="0" w:line="240" w:lineRule="auto"/>
      </w:pPr>
      <w:r>
        <w:separator/>
      </w:r>
    </w:p>
  </w:footnote>
  <w:footnote w:type="continuationSeparator" w:id="0">
    <w:p w:rsidR="00D51A77" w:rsidRDefault="00D51A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77"/>
    <w:rsid w:val="00372DC6"/>
    <w:rsid w:val="00564E3C"/>
    <w:rsid w:val="0064591D"/>
    <w:rsid w:val="00D51A7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BC4D2"/>
  <w15:chartTrackingRefBased/>
  <w15:docId w15:val="{2BFE1943-1496-48DA-B96D-E9922851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2016-01-26T20:28:00Z</dcterms:created>
  <dcterms:modified xsi:type="dcterms:W3CDTF">2016-01-26T20:29:00Z</dcterms:modified>
</cp:coreProperties>
</file>